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F1D9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William MOLES</w:t>
      </w:r>
      <w:r w:rsidRPr="0047582A">
        <w:rPr>
          <w:rStyle w:val="s1"/>
        </w:rPr>
        <w:t xml:space="preserve">    </w:t>
      </w:r>
      <w:proofErr w:type="gramStart"/>
      <w:r w:rsidRPr="0047582A">
        <w:rPr>
          <w:rStyle w:val="s1"/>
        </w:rPr>
        <w:t xml:space="preserve">   (</w:t>
      </w:r>
      <w:proofErr w:type="gramEnd"/>
      <w:r w:rsidRPr="0047582A">
        <w:rPr>
          <w:rStyle w:val="s1"/>
        </w:rPr>
        <w:t>fl.1508)</w:t>
      </w:r>
    </w:p>
    <w:p w14:paraId="6FB9E500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 xml:space="preserve">of </w:t>
      </w:r>
      <w:proofErr w:type="spellStart"/>
      <w:r w:rsidRPr="0047582A">
        <w:rPr>
          <w:rStyle w:val="s1"/>
        </w:rPr>
        <w:t>Erpingham</w:t>
      </w:r>
      <w:proofErr w:type="spellEnd"/>
      <w:r w:rsidRPr="0047582A">
        <w:rPr>
          <w:rStyle w:val="s1"/>
        </w:rPr>
        <w:t>, Norfolk.</w:t>
      </w:r>
    </w:p>
    <w:p w14:paraId="499322AA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</w:p>
    <w:p w14:paraId="2CA5C2BA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</w:p>
    <w:p w14:paraId="6E2C33C8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1508</w:t>
      </w:r>
      <w:r w:rsidRPr="0047582A">
        <w:rPr>
          <w:rStyle w:val="s1"/>
        </w:rPr>
        <w:tab/>
        <w:t>He made his Will.</w:t>
      </w:r>
    </w:p>
    <w:p w14:paraId="30CB742C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80)</w:t>
      </w:r>
    </w:p>
    <w:p w14:paraId="083480D9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</w:p>
    <w:p w14:paraId="613FB589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</w:p>
    <w:p w14:paraId="64242527" w14:textId="77777777" w:rsidR="00970DE3" w:rsidRPr="0047582A" w:rsidRDefault="00970DE3" w:rsidP="00970DE3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31 August 2021</w:t>
      </w:r>
    </w:p>
    <w:p w14:paraId="01C3BA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3D2F" w14:textId="77777777" w:rsidR="00970DE3" w:rsidRDefault="00970DE3" w:rsidP="009139A6">
      <w:r>
        <w:separator/>
      </w:r>
    </w:p>
  </w:endnote>
  <w:endnote w:type="continuationSeparator" w:id="0">
    <w:p w14:paraId="271128CD" w14:textId="77777777" w:rsidR="00970DE3" w:rsidRDefault="00970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AE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D55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EA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53376" w14:textId="77777777" w:rsidR="00970DE3" w:rsidRDefault="00970DE3" w:rsidP="009139A6">
      <w:r>
        <w:separator/>
      </w:r>
    </w:p>
  </w:footnote>
  <w:footnote w:type="continuationSeparator" w:id="0">
    <w:p w14:paraId="22BD87E7" w14:textId="77777777" w:rsidR="00970DE3" w:rsidRDefault="00970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0A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CF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20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DE3"/>
    <w:rsid w:val="000666E0"/>
    <w:rsid w:val="002510B7"/>
    <w:rsid w:val="005C130B"/>
    <w:rsid w:val="00826F5C"/>
    <w:rsid w:val="009139A6"/>
    <w:rsid w:val="009448BB"/>
    <w:rsid w:val="00970DE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EC913"/>
  <w15:chartTrackingRefBased/>
  <w15:docId w15:val="{AC44B1D1-2373-466B-AC17-6CCC9ECD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0DE3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70DE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2021-09-12T07:14:00Z</dcterms:created>
  <dcterms:modified xsi:type="dcterms:W3CDTF">2021-09-12T07:14:00Z</dcterms:modified>
</cp:coreProperties>
</file>